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54D26" w14:textId="3D771A76" w:rsidR="006F743F" w:rsidRDefault="006F743F" w:rsidP="006E76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CLOPTON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d.ca.1442)</w:t>
      </w:r>
    </w:p>
    <w:p w14:paraId="123C196A" w14:textId="77777777" w:rsidR="006F743F" w:rsidRDefault="006F743F" w:rsidP="006E7602">
      <w:pPr>
        <w:pStyle w:val="NoSpacing"/>
        <w:rPr>
          <w:rFonts w:cs="Times New Roman"/>
          <w:szCs w:val="24"/>
        </w:rPr>
      </w:pPr>
    </w:p>
    <w:p w14:paraId="0AC746AB" w14:textId="77777777" w:rsidR="006F743F" w:rsidRDefault="006F743F" w:rsidP="006E7602">
      <w:pPr>
        <w:pStyle w:val="NoSpacing"/>
        <w:rPr>
          <w:rFonts w:cs="Times New Roman"/>
          <w:szCs w:val="24"/>
        </w:rPr>
      </w:pPr>
    </w:p>
    <w:p w14:paraId="78E48C79" w14:textId="23B63C6D" w:rsidR="006F743F" w:rsidRDefault="006F743F" w:rsidP="006E76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Mar.1442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Hampshire &amp;</w:t>
      </w:r>
    </w:p>
    <w:p w14:paraId="214F5228" w14:textId="6791BC08" w:rsidR="006F743F" w:rsidRDefault="006F743F" w:rsidP="006E76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Wiltshire.  (C.F.R. 1437-45 p.197)</w:t>
      </w:r>
    </w:p>
    <w:p w14:paraId="377A2D0D" w14:textId="77777777" w:rsidR="006F743F" w:rsidRDefault="006F743F" w:rsidP="006E7602">
      <w:pPr>
        <w:pStyle w:val="NoSpacing"/>
        <w:rPr>
          <w:rFonts w:cs="Times New Roman"/>
          <w:szCs w:val="24"/>
        </w:rPr>
      </w:pPr>
    </w:p>
    <w:p w14:paraId="77C58D69" w14:textId="77777777" w:rsidR="006F743F" w:rsidRDefault="006F743F" w:rsidP="006E7602">
      <w:pPr>
        <w:pStyle w:val="NoSpacing"/>
        <w:rPr>
          <w:rFonts w:cs="Times New Roman"/>
          <w:szCs w:val="24"/>
        </w:rPr>
      </w:pPr>
    </w:p>
    <w:p w14:paraId="4EE0A67E" w14:textId="3404855D" w:rsidR="006F743F" w:rsidRPr="006F743F" w:rsidRDefault="006F743F" w:rsidP="006E760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September 2023</w:t>
      </w:r>
    </w:p>
    <w:p w14:paraId="171EE74F" w14:textId="2A0F7E64" w:rsidR="006E7602" w:rsidRPr="006E7602" w:rsidRDefault="006E7602" w:rsidP="006E7602">
      <w:pPr>
        <w:pStyle w:val="NoSpacing"/>
        <w:rPr>
          <w:rFonts w:cs="Times New Roman"/>
          <w:szCs w:val="24"/>
        </w:rPr>
      </w:pPr>
    </w:p>
    <w:p w14:paraId="2BA31FD6" w14:textId="08B464C2" w:rsidR="006E7602" w:rsidRPr="006E7602" w:rsidRDefault="006E7602" w:rsidP="006E7602">
      <w:pPr>
        <w:pStyle w:val="NoSpacing"/>
        <w:rPr>
          <w:rFonts w:cs="Times New Roman"/>
          <w:szCs w:val="24"/>
        </w:rPr>
      </w:pPr>
    </w:p>
    <w:p w14:paraId="0B481023" w14:textId="32172537" w:rsidR="006E7602" w:rsidRPr="006E7602" w:rsidRDefault="006E7602" w:rsidP="009139A6">
      <w:pPr>
        <w:pStyle w:val="NoSpacing"/>
        <w:rPr>
          <w:rFonts w:cs="Times New Roman"/>
          <w:szCs w:val="24"/>
        </w:rPr>
      </w:pPr>
    </w:p>
    <w:sectPr w:rsidR="006E7602" w:rsidRPr="006E76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D42EC" w14:textId="77777777" w:rsidR="006E7602" w:rsidRDefault="006E7602" w:rsidP="009139A6">
      <w:r>
        <w:separator/>
      </w:r>
    </w:p>
  </w:endnote>
  <w:endnote w:type="continuationSeparator" w:id="0">
    <w:p w14:paraId="0E10E57D" w14:textId="77777777" w:rsidR="006E7602" w:rsidRDefault="006E76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691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43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0FD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F2A92" w14:textId="77777777" w:rsidR="006E7602" w:rsidRDefault="006E7602" w:rsidP="009139A6">
      <w:r>
        <w:separator/>
      </w:r>
    </w:p>
  </w:footnote>
  <w:footnote w:type="continuationSeparator" w:id="0">
    <w:p w14:paraId="3F100D31" w14:textId="77777777" w:rsidR="006E7602" w:rsidRDefault="006E76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61A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52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8DE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602"/>
    <w:rsid w:val="000666E0"/>
    <w:rsid w:val="002510B7"/>
    <w:rsid w:val="0041409C"/>
    <w:rsid w:val="005C130B"/>
    <w:rsid w:val="006E7602"/>
    <w:rsid w:val="006F743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E1A3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6B2A5"/>
  <w15:chartTrackingRefBased/>
  <w15:docId w15:val="{D0422943-4E9D-4E42-84EE-0F8BBFD4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29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2023-09-15T11:19:00Z</dcterms:created>
  <dcterms:modified xsi:type="dcterms:W3CDTF">2023-09-15T11:55:00Z</dcterms:modified>
</cp:coreProperties>
</file>